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E09" w:rsidRDefault="001F1E09" w:rsidP="00A65C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МБОУ СОШ № 36 </w:t>
      </w:r>
    </w:p>
    <w:p w:rsidR="001F1E09" w:rsidRDefault="001F1E09" w:rsidP="00A65C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36D9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№36 имени  героя Советского Союза Якова Михайловича Синёва хутора Армянского муниципального образования Крымский район</w:t>
      </w:r>
      <w:bookmarkStart w:id="0" w:name="_GoBack"/>
      <w:bookmarkEnd w:id="0"/>
    </w:p>
    <w:p w:rsidR="001F1E09" w:rsidRDefault="001F1E09" w:rsidP="00A65C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Звание имени Я.М. Синёва присвоено 23</w:t>
      </w:r>
      <w:r w:rsidRPr="005136D9">
        <w:rPr>
          <w:rFonts w:ascii="Times New Roman" w:hAnsi="Times New Roman"/>
          <w:sz w:val="28"/>
          <w:szCs w:val="28"/>
        </w:rPr>
        <w:t>.01.2004г.</w:t>
      </w:r>
    </w:p>
    <w:p w:rsidR="001F1E09" w:rsidRDefault="001F1E09" w:rsidP="00A65CBB">
      <w:pPr>
        <w:rPr>
          <w:rFonts w:ascii="Times New Roman" w:hAnsi="Times New Roman"/>
          <w:sz w:val="28"/>
          <w:szCs w:val="28"/>
        </w:rPr>
      </w:pPr>
      <w:r w:rsidRPr="005136D9">
        <w:rPr>
          <w:rFonts w:ascii="Times New Roman" w:hAnsi="Times New Roman"/>
          <w:sz w:val="28"/>
          <w:szCs w:val="28"/>
        </w:rPr>
        <w:t>Постановление главы города Крымска и Крымского района Краснодарского края от 21.01.2004г. №76</w:t>
      </w:r>
      <w:r>
        <w:rPr>
          <w:rFonts w:ascii="Times New Roman" w:hAnsi="Times New Roman"/>
          <w:sz w:val="28"/>
          <w:szCs w:val="28"/>
        </w:rPr>
        <w:t xml:space="preserve"> (сканкопия прилагается)</w:t>
      </w:r>
    </w:p>
    <w:p w:rsidR="001F1E09" w:rsidRPr="007F7AFC" w:rsidRDefault="001F1E09" w:rsidP="007F7AFC">
      <w:pPr>
        <w:widowControl w:val="0"/>
        <w:shd w:val="clear" w:color="auto" w:fill="FFFFFF"/>
        <w:autoSpaceDE w:val="0"/>
        <w:autoSpaceDN w:val="0"/>
        <w:adjustRightInd w:val="0"/>
        <w:spacing w:before="245" w:after="0"/>
        <w:ind w:firstLine="403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F7AFC">
        <w:rPr>
          <w:rFonts w:ascii="Times New Roman" w:hAnsi="Times New Roman"/>
          <w:spacing w:val="-5"/>
          <w:sz w:val="28"/>
          <w:szCs w:val="28"/>
          <w:lang w:eastAsia="ru-RU"/>
        </w:rPr>
        <w:t>Рядовой отдельно</w:t>
      </w:r>
      <w:r w:rsidRPr="007F7AFC">
        <w:rPr>
          <w:rFonts w:ascii="Times New Roman" w:hAnsi="Times New Roman"/>
          <w:spacing w:val="-5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>го батальона авто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softHyphen/>
        <w:t>матчиков 9-й гвардей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pacing w:val="-2"/>
          <w:sz w:val="28"/>
          <w:szCs w:val="28"/>
          <w:lang w:eastAsia="ru-RU"/>
        </w:rPr>
        <w:t>ской стрелковой брига</w:t>
      </w:r>
      <w:r w:rsidRPr="007F7AFC">
        <w:rPr>
          <w:rFonts w:ascii="Times New Roman" w:hAnsi="Times New Roman"/>
          <w:spacing w:val="-2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 xml:space="preserve">ды Яков Михайлович </w:t>
      </w:r>
      <w:r w:rsidRPr="007F7AFC">
        <w:rPr>
          <w:rFonts w:ascii="Times New Roman" w:hAnsi="Times New Roman"/>
          <w:spacing w:val="-4"/>
          <w:sz w:val="28"/>
          <w:szCs w:val="28"/>
          <w:lang w:eastAsia="ru-RU"/>
        </w:rPr>
        <w:t>Синёв отличался храб</w:t>
      </w:r>
      <w:r w:rsidRPr="007F7AFC">
        <w:rPr>
          <w:rFonts w:ascii="Times New Roman" w:hAnsi="Times New Roman"/>
          <w:spacing w:val="-4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 xml:space="preserve">ростью, смелостью, за </w:t>
      </w:r>
      <w:r w:rsidRPr="007F7AFC">
        <w:rPr>
          <w:rFonts w:ascii="Times New Roman" w:hAnsi="Times New Roman"/>
          <w:spacing w:val="-7"/>
          <w:sz w:val="28"/>
          <w:szCs w:val="28"/>
          <w:lang w:eastAsia="ru-RU"/>
        </w:rPr>
        <w:t>что 14 февраля 1943 го</w:t>
      </w:r>
      <w:r w:rsidRPr="007F7AFC">
        <w:rPr>
          <w:rFonts w:ascii="Times New Roman" w:hAnsi="Times New Roman"/>
          <w:spacing w:val="-7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z w:val="28"/>
          <w:szCs w:val="28"/>
          <w:lang w:eastAsia="ru-RU"/>
        </w:rPr>
        <w:t>да был награжден ме</w:t>
      </w:r>
      <w:r w:rsidRPr="007F7AFC">
        <w:rPr>
          <w:rFonts w:ascii="Times New Roman" w:hAnsi="Times New Roman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pacing w:val="-2"/>
          <w:sz w:val="28"/>
          <w:szCs w:val="28"/>
          <w:lang w:eastAsia="ru-RU"/>
        </w:rPr>
        <w:t>далью «За отвагу».</w:t>
      </w:r>
    </w:p>
    <w:p w:rsidR="001F1E09" w:rsidRDefault="001F1E09" w:rsidP="007F7AF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Но </w:t>
      </w:r>
      <w:r w:rsidRPr="007F7AFC">
        <w:rPr>
          <w:rFonts w:ascii="Times New Roman" w:hAnsi="Times New Roman"/>
          <w:sz w:val="28"/>
          <w:szCs w:val="28"/>
          <w:lang w:eastAsia="ru-RU"/>
        </w:rPr>
        <w:t>в последнем своем бою 17 апреля 1943 года за высоту 145,4, в пяти километ</w:t>
      </w:r>
      <w:r w:rsidRPr="007F7AFC">
        <w:rPr>
          <w:rFonts w:ascii="Times New Roman" w:hAnsi="Times New Roman"/>
          <w:sz w:val="28"/>
          <w:szCs w:val="28"/>
          <w:lang w:eastAsia="ru-RU"/>
        </w:rPr>
        <w:softHyphen/>
        <w:t xml:space="preserve">рах северо-восточнее   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>станицы Крымской,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 xml:space="preserve"> в двух километрах от хутора Армянского, где расположена школа №36, 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 xml:space="preserve"> рядовой Синёв, как всегда, шел в </w:t>
      </w:r>
      <w:r w:rsidRPr="007F7AFC">
        <w:rPr>
          <w:rFonts w:ascii="Times New Roman" w:hAnsi="Times New Roman"/>
          <w:sz w:val="28"/>
          <w:szCs w:val="28"/>
          <w:lang w:eastAsia="ru-RU"/>
        </w:rPr>
        <w:t>первых рядах наступавших. Уже уничтожено два дзо</w:t>
      </w:r>
      <w:r w:rsidRPr="007F7AFC">
        <w:rPr>
          <w:rFonts w:ascii="Times New Roman" w:hAnsi="Times New Roman"/>
          <w:sz w:val="28"/>
          <w:szCs w:val="28"/>
          <w:lang w:eastAsia="ru-RU"/>
        </w:rPr>
        <w:softHyphen/>
        <w:t>та противника, но пулеметный огонь третьего заста</w:t>
      </w:r>
      <w:r w:rsidRPr="007F7AFC">
        <w:rPr>
          <w:rFonts w:ascii="Times New Roman" w:hAnsi="Times New Roman"/>
          <w:sz w:val="28"/>
          <w:szCs w:val="28"/>
          <w:lang w:eastAsia="ru-RU"/>
        </w:rPr>
        <w:softHyphen/>
      </w:r>
      <w:r w:rsidRPr="007F7AFC">
        <w:rPr>
          <w:rFonts w:ascii="Times New Roman" w:hAnsi="Times New Roman"/>
          <w:spacing w:val="-2"/>
          <w:sz w:val="28"/>
          <w:szCs w:val="28"/>
          <w:lang w:eastAsia="ru-RU"/>
        </w:rPr>
        <w:t xml:space="preserve">вил залечь наших бойцов. Быстро оценив обстановку, 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>Синёв подполз к дзоту и забросал его гранатами. По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softHyphen/>
        <w:t xml:space="preserve">кончив с этой вражеской точкой, Синёв увлек за собой </w:t>
      </w:r>
      <w:r w:rsidRPr="007F7AFC">
        <w:rPr>
          <w:rFonts w:ascii="Times New Roman" w:hAnsi="Times New Roman"/>
          <w:spacing w:val="-3"/>
          <w:sz w:val="28"/>
          <w:szCs w:val="28"/>
          <w:lang w:eastAsia="ru-RU"/>
        </w:rPr>
        <w:t xml:space="preserve">группу наступавших. Но снова им преградил путь огонь 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 xml:space="preserve">вражеского пулемета. И снова впереди всех оказался </w:t>
      </w:r>
      <w:r w:rsidRPr="007F7AFC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Синёв. Не имея больше гранат, отважный воин своим 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 xml:space="preserve">телом закрыл амбразуру дзота. 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>Синев погиб, но б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>ойцы роты восполь</w:t>
      </w:r>
      <w:r w:rsidRPr="007F7AFC">
        <w:rPr>
          <w:rFonts w:ascii="Times New Roman" w:hAnsi="Times New Roman"/>
          <w:sz w:val="28"/>
          <w:szCs w:val="28"/>
          <w:lang w:eastAsia="ru-RU"/>
        </w:rPr>
        <w:t xml:space="preserve">зовались прекращением огня, ворвались </w:t>
      </w:r>
      <w:r w:rsidRPr="007F7AFC">
        <w:rPr>
          <w:rFonts w:ascii="Times New Roman" w:hAnsi="Times New Roman"/>
          <w:bCs/>
          <w:sz w:val="28"/>
          <w:szCs w:val="28"/>
          <w:lang w:eastAsia="ru-RU"/>
        </w:rPr>
        <w:t xml:space="preserve">на </w:t>
      </w:r>
      <w:r w:rsidRPr="007F7AFC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высоту, </w:t>
      </w:r>
      <w:r w:rsidRPr="007F7AFC">
        <w:rPr>
          <w:rFonts w:ascii="Times New Roman" w:hAnsi="Times New Roman"/>
          <w:sz w:val="28"/>
          <w:szCs w:val="28"/>
          <w:lang w:eastAsia="ru-RU"/>
        </w:rPr>
        <w:t>выполнив свою боевую задачу.</w:t>
      </w:r>
    </w:p>
    <w:p w:rsidR="001F1E09" w:rsidRDefault="001F1E09" w:rsidP="008E38C0">
      <w:pPr>
        <w:shd w:val="clear" w:color="auto" w:fill="FFFFFF"/>
        <w:ind w:firstLine="708"/>
        <w:rPr>
          <w:rFonts w:ascii="Times New Roman" w:hAnsi="Times New Roman"/>
          <w:bCs/>
          <w:i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pacing w:val="-3"/>
          <w:sz w:val="28"/>
          <w:szCs w:val="28"/>
          <w:lang w:eastAsia="ru-RU"/>
        </w:rPr>
        <w:t xml:space="preserve">За мужество и героизм, проявленные в боях, гвардии рядовому Синёву Якову Михайловичу </w:t>
      </w:r>
      <w:r w:rsidRPr="007F7AFC">
        <w:rPr>
          <w:rFonts w:ascii="Times New Roman" w:hAnsi="Times New Roman"/>
          <w:bCs/>
          <w:iCs/>
          <w:spacing w:val="-3"/>
          <w:sz w:val="28"/>
          <w:szCs w:val="28"/>
          <w:lang w:eastAsia="ru-RU"/>
        </w:rPr>
        <w:t>Указом Президиума Верховного Совета СССР</w:t>
      </w:r>
      <w:r w:rsidRPr="007F7AFC">
        <w:rPr>
          <w:rFonts w:ascii="Times New Roman" w:hAnsi="Times New Roman"/>
          <w:bCs/>
          <w:iCs/>
          <w:sz w:val="28"/>
          <w:szCs w:val="28"/>
          <w:lang w:eastAsia="ru-RU"/>
        </w:rPr>
        <w:t>от 25 октября 1943 года присвоено звание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7F7AFC">
        <w:rPr>
          <w:rFonts w:ascii="Times New Roman" w:hAnsi="Times New Roman"/>
          <w:bCs/>
          <w:iCs/>
          <w:spacing w:val="-1"/>
          <w:sz w:val="28"/>
          <w:szCs w:val="28"/>
          <w:lang w:eastAsia="ru-RU"/>
        </w:rPr>
        <w:t>Героя Советского Союза (посмертно).</w:t>
      </w:r>
    </w:p>
    <w:p w:rsidR="001F1E09" w:rsidRPr="007F7AFC" w:rsidRDefault="001F1E09" w:rsidP="00B03670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rPr>
          <w:rFonts w:ascii="Times New Roman" w:hAnsi="Times New Roman"/>
          <w:sz w:val="28"/>
          <w:szCs w:val="28"/>
          <w:lang w:eastAsia="ru-RU"/>
        </w:rPr>
      </w:pPr>
    </w:p>
    <w:p w:rsidR="001F1E09" w:rsidRPr="007F7AFC" w:rsidRDefault="001F1E09" w:rsidP="00B03670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firstLine="360"/>
        <w:rPr>
          <w:rFonts w:ascii="Times New Roman" w:hAnsi="Times New Roman"/>
          <w:sz w:val="28"/>
          <w:szCs w:val="28"/>
          <w:lang w:eastAsia="ru-RU"/>
        </w:rPr>
      </w:pPr>
      <w:r w:rsidRPr="007F7AFC">
        <w:rPr>
          <w:rFonts w:ascii="Times New Roman" w:hAnsi="Times New Roman"/>
          <w:sz w:val="28"/>
          <w:szCs w:val="28"/>
          <w:lang w:eastAsia="ru-RU"/>
        </w:rPr>
        <w:t xml:space="preserve">Похоронен Яков Михайлович Синёв </w:t>
      </w:r>
      <w:r w:rsidRPr="007F7AFC">
        <w:rPr>
          <w:rFonts w:ascii="Times New Roman" w:hAnsi="Times New Roman"/>
          <w:bCs/>
          <w:sz w:val="28"/>
          <w:szCs w:val="28"/>
          <w:lang w:eastAsia="ru-RU"/>
        </w:rPr>
        <w:t xml:space="preserve">в братской </w:t>
      </w:r>
      <w:r w:rsidRPr="007F7AFC">
        <w:rPr>
          <w:rFonts w:ascii="Times New Roman" w:hAnsi="Times New Roman"/>
          <w:spacing w:val="-1"/>
          <w:sz w:val="28"/>
          <w:szCs w:val="28"/>
          <w:lang w:eastAsia="ru-RU"/>
        </w:rPr>
        <w:t>могиле на кладбище в городе Крымске.</w:t>
      </w:r>
    </w:p>
    <w:p w:rsidR="001F1E09" w:rsidRPr="008E38C0" w:rsidRDefault="001F1E09" w:rsidP="008E38C0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8E38C0">
        <w:rPr>
          <w:rFonts w:ascii="Times New Roman" w:hAnsi="Times New Roman"/>
          <w:sz w:val="28"/>
          <w:szCs w:val="28"/>
          <w:lang w:eastAsia="ru-RU"/>
        </w:rPr>
        <w:t>Награждён орденом Ленина (1945; посмертно), медалью.</w:t>
      </w:r>
    </w:p>
    <w:p w:rsidR="001F1E09" w:rsidRDefault="001F1E09" w:rsidP="008E38C0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8E38C0">
        <w:rPr>
          <w:rFonts w:ascii="Times New Roman" w:hAnsi="Times New Roman"/>
          <w:sz w:val="28"/>
          <w:szCs w:val="28"/>
          <w:lang w:eastAsia="ru-RU"/>
        </w:rPr>
        <w:t>Приказом министра обороны СССР от 8 марта 1949 года навечно зачислен в списки отдельного гвардейского стрелкового батальона. Имя Героя носят улицы в посёлке Инжавино и городе Сумгаит. На доме в Сумгаите, в котором он жил, установлена мемориальная доска.</w:t>
      </w:r>
    </w:p>
    <w:p w:rsidR="001F1E09" w:rsidRPr="007F7AFC" w:rsidRDefault="001F1E09" w:rsidP="008E38C0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месте гибели – высоте 145,4, недалеко от школы установлен памятный знак. В течение многих лет учащиеся школы поддерживают порядок и благоустраивают памятное место. Поэтому школе было дано звание именно этого героя – Я.М. Синёва.</w:t>
      </w: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Информация о герое в папке СИНЁВ.</w:t>
      </w: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-За МБОУ СОШ № 36 закреплены следующие памятники и мемриалы:</w:t>
      </w:r>
    </w:p>
    <w:p w:rsidR="001F1E09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 </w:t>
      </w:r>
      <w:r w:rsidRPr="00B03670">
        <w:rPr>
          <w:rFonts w:ascii="Times New Roman" w:hAnsi="Times New Roman"/>
          <w:sz w:val="28"/>
          <w:szCs w:val="28"/>
          <w:lang w:eastAsia="ru-RU"/>
        </w:rPr>
        <w:t>Братская могила 614 советских воинов, погибших в боях с фашистскими захватчиками, 1942-1943 г. (х. Армянский, парк у школы)</w:t>
      </w:r>
    </w:p>
    <w:p w:rsidR="001F1E09" w:rsidRPr="00B03670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B03670">
        <w:rPr>
          <w:rFonts w:ascii="Times New Roman" w:hAnsi="Times New Roman"/>
          <w:sz w:val="28"/>
          <w:szCs w:val="28"/>
          <w:lang w:eastAsia="ru-RU"/>
        </w:rPr>
        <w:t>Братское кладбище советских воинов, погибших в боях с фашистскими захватчиками, 1942-1943гг. (4,2 км по дороге на восток от хутора Армянского, в лесу)</w:t>
      </w:r>
    </w:p>
    <w:p w:rsidR="001F1E09" w:rsidRPr="00B03670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B03670">
        <w:rPr>
          <w:rFonts w:ascii="Times New Roman" w:hAnsi="Times New Roman"/>
          <w:sz w:val="28"/>
          <w:szCs w:val="28"/>
          <w:lang w:eastAsia="ru-RU"/>
        </w:rPr>
        <w:t xml:space="preserve">Братское кладбище советских воинов, погибших в боях с фашистскими захватчиками, 1942-1943гг.(4,5 км по дороге на восток от хутора Армянского, в лесу) </w:t>
      </w:r>
    </w:p>
    <w:p w:rsidR="001F1E09" w:rsidRPr="00B03670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0367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F1E09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Могила лейтенанта Малышев</w:t>
      </w:r>
      <w:r w:rsidRPr="00B03670">
        <w:rPr>
          <w:rFonts w:ascii="Times New Roman" w:hAnsi="Times New Roman"/>
          <w:sz w:val="28"/>
          <w:szCs w:val="28"/>
          <w:lang w:eastAsia="ru-RU"/>
        </w:rPr>
        <w:t xml:space="preserve"> (300 м южнее ул. Заречной  х.Армянского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F1E09" w:rsidRPr="00B03670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B03670">
        <w:rPr>
          <w:rFonts w:ascii="Times New Roman" w:hAnsi="Times New Roman"/>
          <w:sz w:val="28"/>
          <w:szCs w:val="28"/>
          <w:lang w:eastAsia="ru-RU"/>
        </w:rPr>
        <w:t>Выс</w:t>
      </w:r>
      <w:r>
        <w:rPr>
          <w:rFonts w:ascii="Times New Roman" w:hAnsi="Times New Roman"/>
          <w:sz w:val="28"/>
          <w:szCs w:val="28"/>
          <w:lang w:eastAsia="ru-RU"/>
        </w:rPr>
        <w:t>ота 145,4, где рядовой Я.М. Синё</w:t>
      </w:r>
      <w:r w:rsidRPr="00B03670">
        <w:rPr>
          <w:rFonts w:ascii="Times New Roman" w:hAnsi="Times New Roman"/>
          <w:sz w:val="28"/>
          <w:szCs w:val="28"/>
          <w:lang w:eastAsia="ru-RU"/>
        </w:rPr>
        <w:t>в закрыл своим телом амбразуру дзота фа</w:t>
      </w:r>
      <w:r>
        <w:rPr>
          <w:rFonts w:ascii="Times New Roman" w:hAnsi="Times New Roman"/>
          <w:sz w:val="28"/>
          <w:szCs w:val="28"/>
          <w:lang w:eastAsia="ru-RU"/>
        </w:rPr>
        <w:t>шистов. За этот подвиг Я.М. Синё</w:t>
      </w:r>
      <w:r w:rsidRPr="00B03670">
        <w:rPr>
          <w:rFonts w:ascii="Times New Roman" w:hAnsi="Times New Roman"/>
          <w:sz w:val="28"/>
          <w:szCs w:val="28"/>
          <w:lang w:eastAsia="ru-RU"/>
        </w:rPr>
        <w:t>ву присвоено звание Героя Советского Союза, 17 апреля 1943 г.(500 м западнее х. Армянского)</w:t>
      </w:r>
    </w:p>
    <w:p w:rsidR="001F1E09" w:rsidRPr="00B03670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Pr="007F7AFC" w:rsidRDefault="001F1E09" w:rsidP="00B036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B03670">
        <w:rPr>
          <w:rFonts w:ascii="Times New Roman" w:hAnsi="Times New Roman"/>
          <w:sz w:val="28"/>
          <w:szCs w:val="28"/>
          <w:lang w:eastAsia="ru-RU"/>
        </w:rPr>
        <w:t>Памятное место, где в 1943 г. находился наблюдательный пункт командующего 56-й армией А.А. Гречко, 1976 г. (трасса Краснодар - Новороссийск,лесная зона, 2,5 км налево, поворот в районе Крымской Л</w:t>
      </w:r>
      <w:r>
        <w:rPr>
          <w:rFonts w:ascii="Times New Roman" w:hAnsi="Times New Roman"/>
          <w:sz w:val="28"/>
          <w:szCs w:val="28"/>
          <w:lang w:eastAsia="ru-RU"/>
        </w:rPr>
        <w:t>ПДС ОАО "Черномортранснефть"))</w:t>
      </w:r>
    </w:p>
    <w:p w:rsidR="001F1E09" w:rsidRPr="007F7AFC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хуторе нет ветеранов ВОВ, есть малолетние узники, воины-интернационалисты, которым учащиеся школы оказывают помощь в рамках акции «Согреем сердца ветеранам»</w:t>
      </w: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F1E09" w:rsidRDefault="001F1E09" w:rsidP="007F7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- МБОУ СОШ № 36 тесно сотрудничает с Благотворительным фондом «Милосердие», её  активистом Анной Каталевской. </w:t>
      </w:r>
    </w:p>
    <w:p w:rsidR="001F1E09" w:rsidRPr="00A65CBB" w:rsidRDefault="001F1E09" w:rsidP="007C18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течение всего времени активно сотрудничаем с Крымским краеведческим музеем и музеем </w:t>
      </w:r>
      <w:r w:rsidRPr="00515B4F">
        <w:rPr>
          <w:rFonts w:ascii="Times New Roman" w:hAnsi="Times New Roman"/>
          <w:sz w:val="28"/>
          <w:szCs w:val="28"/>
          <w:lang w:eastAsia="ru-RU"/>
        </w:rPr>
        <w:t xml:space="preserve"> Боевой Славы под названием «Прорыв Голубой линии».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sectPr w:rsidR="001F1E09" w:rsidRPr="00A65CBB" w:rsidSect="00884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603"/>
    <w:rsid w:val="00074A1C"/>
    <w:rsid w:val="001F1E09"/>
    <w:rsid w:val="002453F2"/>
    <w:rsid w:val="002C241A"/>
    <w:rsid w:val="005136D9"/>
    <w:rsid w:val="00515B4F"/>
    <w:rsid w:val="00784BEA"/>
    <w:rsid w:val="007C1850"/>
    <w:rsid w:val="007F7AFC"/>
    <w:rsid w:val="008242CB"/>
    <w:rsid w:val="00884984"/>
    <w:rsid w:val="008E38C0"/>
    <w:rsid w:val="00A65CBB"/>
    <w:rsid w:val="00A77167"/>
    <w:rsid w:val="00B03670"/>
    <w:rsid w:val="00E47603"/>
    <w:rsid w:val="00F3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9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5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0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0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10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0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10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0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610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0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10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10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2</Pages>
  <Words>544</Words>
  <Characters>3102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Хецуриани </dc:creator>
  <cp:keywords/>
  <dc:description/>
  <cp:lastModifiedBy>Анна</cp:lastModifiedBy>
  <cp:revision>6</cp:revision>
  <dcterms:created xsi:type="dcterms:W3CDTF">2019-04-05T13:10:00Z</dcterms:created>
  <dcterms:modified xsi:type="dcterms:W3CDTF">2019-10-24T11:06:00Z</dcterms:modified>
</cp:coreProperties>
</file>